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15F45" w14:textId="77777777" w:rsidR="00FC71FA" w:rsidRPr="008642EC" w:rsidRDefault="00FC71FA" w:rsidP="00FC71FA">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B70C7FC" w14:textId="77777777" w:rsidR="00FC71FA" w:rsidRDefault="00FC71FA" w:rsidP="00FC71FA">
      <w:pPr>
        <w:pStyle w:val="BasicParagraph"/>
        <w:suppressAutoHyphens/>
        <w:spacing w:line="240" w:lineRule="auto"/>
        <w:rPr>
          <w:rFonts w:ascii="Times New Roman" w:hAnsi="Times New Roman" w:cs="Times New Roman"/>
          <w:b/>
          <w:bCs/>
          <w:color w:val="000000" w:themeColor="text1"/>
          <w:sz w:val="21"/>
          <w:szCs w:val="21"/>
        </w:rPr>
      </w:pPr>
    </w:p>
    <w:p w14:paraId="10B4FA5F" w14:textId="77777777" w:rsidR="00FC71FA" w:rsidRPr="00582653" w:rsidRDefault="00FC71FA" w:rsidP="00FC71F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9F5D09A" w14:textId="77777777" w:rsidR="00FC71FA" w:rsidRDefault="00FC71FA" w:rsidP="00FC71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6505F5D" w14:textId="77777777" w:rsidR="00FC71FA" w:rsidRDefault="00FC71FA" w:rsidP="00FC71FA">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4674E33" w14:textId="77777777" w:rsidR="00FC71FA" w:rsidRPr="00582653" w:rsidRDefault="00FC71FA" w:rsidP="00FC71FA">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28FB41E4" wp14:editId="4A1B905C">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4A2FC515" w14:textId="49CB2FC8" w:rsidR="00FC71FA" w:rsidRDefault="00FC71FA" w:rsidP="00FC71F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BSBPEF502_Toolkit_3_Org documentation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5A88634" w14:textId="77777777" w:rsidR="00FC71FA" w:rsidRDefault="00FC71FA" w:rsidP="00FC71FA">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D314EFC" w14:textId="77777777" w:rsidR="00FC71FA" w:rsidRPr="00582653" w:rsidRDefault="00FC71FA" w:rsidP="00FC71F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7AFE812" w14:textId="77777777" w:rsidR="00FC71FA" w:rsidRPr="00582653" w:rsidRDefault="00FC71FA" w:rsidP="00FC71F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266E22B" w14:textId="77777777" w:rsidR="00FC71FA" w:rsidRPr="008642EC" w:rsidRDefault="00FC71FA" w:rsidP="00FC71F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FFF4731" w14:textId="77777777" w:rsidR="00FC71FA" w:rsidRPr="008642EC" w:rsidRDefault="00FC71FA" w:rsidP="00FC71F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F5AE5C9" w14:textId="77777777" w:rsidR="00FC71FA" w:rsidRPr="00582653" w:rsidRDefault="00FC71FA" w:rsidP="00FC71F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D2E38B3" w14:textId="77777777" w:rsidR="00FC71FA" w:rsidRPr="008642EC" w:rsidRDefault="00FC71FA" w:rsidP="00FC71FA">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141D510" w14:textId="77777777" w:rsidR="00FC71FA" w:rsidRPr="008642EC" w:rsidRDefault="00FC71FA" w:rsidP="00FC71FA">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5979CD5" w14:textId="77777777" w:rsidR="00FC71FA" w:rsidRPr="00582653" w:rsidRDefault="00FC71FA" w:rsidP="00FC71FA">
      <w:pPr>
        <w:pStyle w:val="BasicParagraph"/>
        <w:suppressAutoHyphens/>
        <w:spacing w:line="240" w:lineRule="auto"/>
        <w:rPr>
          <w:rFonts w:ascii="Times New Roman" w:hAnsi="Times New Roman" w:cs="Times New Roman"/>
          <w:color w:val="000000" w:themeColor="text1"/>
          <w:sz w:val="21"/>
          <w:szCs w:val="21"/>
        </w:rPr>
      </w:pPr>
    </w:p>
    <w:p w14:paraId="74685EEF" w14:textId="77777777" w:rsidR="00FC71FA" w:rsidRPr="00582653" w:rsidRDefault="00FC71FA" w:rsidP="00FC71F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30EE292" w14:textId="77777777" w:rsidR="00FC71FA" w:rsidRDefault="00FC71FA" w:rsidP="00FC71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D16DCAC" w14:textId="77777777" w:rsidR="00FC71FA" w:rsidRDefault="00FC71FA" w:rsidP="00FC71FA">
      <w:pPr>
        <w:pStyle w:val="BasicParagraph"/>
        <w:suppressAutoHyphens/>
        <w:spacing w:line="240" w:lineRule="auto"/>
        <w:ind w:left="720"/>
        <w:rPr>
          <w:rFonts w:ascii="Times New Roman" w:hAnsi="Times New Roman" w:cs="Times New Roman"/>
          <w:color w:val="000000" w:themeColor="text1"/>
          <w:sz w:val="21"/>
          <w:szCs w:val="21"/>
        </w:rPr>
      </w:pPr>
    </w:p>
    <w:p w14:paraId="011C7FF7" w14:textId="77777777" w:rsidR="00FC71FA" w:rsidRDefault="00FC71FA" w:rsidP="00FC71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D65D32A" w14:textId="77777777" w:rsidR="00FC71FA" w:rsidRDefault="00FC71FA" w:rsidP="00FC71FA">
      <w:pPr>
        <w:pStyle w:val="BasicParagraph"/>
        <w:suppressAutoHyphens/>
        <w:spacing w:line="240" w:lineRule="auto"/>
        <w:ind w:left="1440"/>
        <w:rPr>
          <w:rFonts w:ascii="Times New Roman" w:hAnsi="Times New Roman" w:cs="Times New Roman"/>
          <w:color w:val="000000" w:themeColor="text1"/>
          <w:sz w:val="21"/>
          <w:szCs w:val="21"/>
        </w:rPr>
      </w:pPr>
    </w:p>
    <w:p w14:paraId="0662C116" w14:textId="77777777" w:rsidR="00FC71FA" w:rsidRDefault="00FC71FA" w:rsidP="00FC71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5962B3B" w14:textId="77777777" w:rsidR="00FC71FA" w:rsidRDefault="00FC71FA" w:rsidP="00FC71FA">
      <w:pPr>
        <w:pStyle w:val="BasicParagraph"/>
        <w:suppressAutoHyphens/>
        <w:spacing w:line="240" w:lineRule="auto"/>
        <w:ind w:left="1440"/>
        <w:rPr>
          <w:rFonts w:ascii="Times New Roman" w:hAnsi="Times New Roman" w:cs="Times New Roman"/>
          <w:color w:val="000000" w:themeColor="text1"/>
          <w:sz w:val="21"/>
          <w:szCs w:val="21"/>
        </w:rPr>
      </w:pPr>
    </w:p>
    <w:p w14:paraId="3D053FCA" w14:textId="77777777" w:rsidR="00FC71FA" w:rsidRDefault="00FC71FA" w:rsidP="00FC71FA">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D16B89A" w14:textId="77777777" w:rsidR="00FC71FA" w:rsidRDefault="00FC71FA">
      <w:pPr>
        <w:spacing w:before="0" w:after="160" w:line="259" w:lineRule="auto"/>
      </w:pPr>
      <w:bookmarkStart w:id="1" w:name="_GoBack"/>
      <w:bookmarkEnd w:id="0"/>
      <w:bookmarkEnd w:id="1"/>
      <w:r>
        <w:br w:type="page"/>
      </w:r>
    </w:p>
    <w:p w14:paraId="1EA3F051" w14:textId="77777777" w:rsidR="008E3489" w:rsidRDefault="008E3489" w:rsidP="000377ED"/>
    <w:p w14:paraId="3094B47B" w14:textId="5717A181" w:rsidR="00DA4845" w:rsidRPr="000377ED" w:rsidRDefault="008E3489" w:rsidP="000377ED">
      <w:r>
        <w:t xml:space="preserve">There are no organisational policies or procedures that </w:t>
      </w:r>
      <w:r w:rsidR="00481247">
        <w:t>a</w:t>
      </w:r>
      <w:r>
        <w:t xml:space="preserve">re relevant to this unit of competency. </w:t>
      </w:r>
    </w:p>
    <w:sectPr w:rsidR="00DA4845" w:rsidRPr="000377ED" w:rsidSect="00FC71FA">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706C7880"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1247"/>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E3489"/>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C71FA"/>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FC71F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C71F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D9B2-EF18-4B90-9199-DBD41E265EA7}">
  <ds:schemaRefs>
    <ds:schemaRef ds:uri="http://schemas.microsoft.com/sharepoint/v3/contenttype/forms"/>
  </ds:schemaRefs>
</ds:datastoreItem>
</file>

<file path=customXml/itemProps2.xml><?xml version="1.0" encoding="utf-8"?>
<ds:datastoreItem xmlns:ds="http://schemas.openxmlformats.org/officeDocument/2006/customXml" ds:itemID="{AA50EB87-527E-4CFD-AC7D-74ACE303E55F}"/>
</file>

<file path=customXml/itemProps3.xml><?xml version="1.0" encoding="utf-8"?>
<ds:datastoreItem xmlns:ds="http://schemas.openxmlformats.org/officeDocument/2006/customXml" ds:itemID="{BB3665FB-4FE6-47AB-84B6-DC7082FECC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8B8664-01E6-4DAF-A0E8-3E0A02941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55</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2023-07-05T06:05:00Z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